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C8D66" w14:textId="77777777" w:rsidR="00714418" w:rsidRDefault="00714418" w:rsidP="007144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MEADOWCROFT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14:paraId="38492E1D" w14:textId="77777777" w:rsidR="00714418" w:rsidRDefault="00714418" w:rsidP="007144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Kyme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Lincolnshire. </w:t>
      </w:r>
    </w:p>
    <w:p w14:paraId="6A7AE0E1" w14:textId="77777777" w:rsidR="00714418" w:rsidRDefault="00714418" w:rsidP="007144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12097C" w14:textId="77777777" w:rsidR="00714418" w:rsidRDefault="00714418" w:rsidP="007144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02832E" w14:textId="77777777" w:rsidR="00714418" w:rsidRDefault="00714418" w:rsidP="007144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1422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White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brought a plaint of debt against him,</w:t>
      </w:r>
    </w:p>
    <w:p w14:paraId="2D6F7133" w14:textId="77777777" w:rsidR="00714418" w:rsidRDefault="00714418" w:rsidP="00714418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Richard Percy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Kyme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Lincolnshire(q.v.), Nicholas Thorley of London(q.v.) and Owen </w:t>
      </w:r>
      <w:proofErr w:type="spellStart"/>
      <w:r>
        <w:rPr>
          <w:rFonts w:ascii="Times New Roman" w:hAnsi="Times New Roman" w:cs="Times New Roman"/>
          <w:sz w:val="24"/>
          <w:szCs w:val="24"/>
        </w:rPr>
        <w:t>Kawardyn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Tilston</w:t>
      </w:r>
      <w:proofErr w:type="spellEnd"/>
      <w:r>
        <w:rPr>
          <w:rFonts w:ascii="Times New Roman" w:hAnsi="Times New Roman" w:cs="Times New Roman"/>
          <w:sz w:val="24"/>
          <w:szCs w:val="24"/>
        </w:rPr>
        <w:t>, Cheshire(q.v.).</w:t>
      </w:r>
    </w:p>
    <w:p w14:paraId="2756842D" w14:textId="77777777" w:rsidR="00714418" w:rsidRDefault="00714418" w:rsidP="007144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3A6F1D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http://aalt.law.uh.edu/Indices/CP40Indices/CP40no647/CP40no647Pl.htm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D19733C" w14:textId="77777777" w:rsidR="00714418" w:rsidRDefault="00714418" w:rsidP="007144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66AA2E" w14:textId="77777777" w:rsidR="00714418" w:rsidRDefault="00714418" w:rsidP="007144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9B50F9" w14:textId="77777777" w:rsidR="00714418" w:rsidRDefault="00714418" w:rsidP="007144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May 2022</w:t>
      </w:r>
    </w:p>
    <w:p w14:paraId="75F1387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60501" w14:textId="77777777" w:rsidR="00714418" w:rsidRDefault="00714418" w:rsidP="009139A6">
      <w:r>
        <w:separator/>
      </w:r>
    </w:p>
  </w:endnote>
  <w:endnote w:type="continuationSeparator" w:id="0">
    <w:p w14:paraId="1F1E662A" w14:textId="77777777" w:rsidR="00714418" w:rsidRDefault="007144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ABD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976A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4E6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0FFAF" w14:textId="77777777" w:rsidR="00714418" w:rsidRDefault="00714418" w:rsidP="009139A6">
      <w:r>
        <w:separator/>
      </w:r>
    </w:p>
  </w:footnote>
  <w:footnote w:type="continuationSeparator" w:id="0">
    <w:p w14:paraId="6EB3B518" w14:textId="77777777" w:rsidR="00714418" w:rsidRDefault="007144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FA0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6B1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43CC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418"/>
    <w:rsid w:val="000666E0"/>
    <w:rsid w:val="002510B7"/>
    <w:rsid w:val="005C130B"/>
    <w:rsid w:val="00714418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DDE08"/>
  <w15:chartTrackingRefBased/>
  <w15:docId w15:val="{1BB930EC-17BA-41E1-A9D8-E3B2E5EA7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144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2022-05-14T20:45:00Z</dcterms:created>
  <dcterms:modified xsi:type="dcterms:W3CDTF">2022-05-14T20:45:00Z</dcterms:modified>
</cp:coreProperties>
</file>